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C4B91" w14:textId="20573AEE" w:rsidR="00A23ADF" w:rsidRPr="004B5361" w:rsidRDefault="00A23ADF" w:rsidP="00A23ADF">
      <w:pPr>
        <w:pStyle w:val="Header"/>
        <w:tabs>
          <w:tab w:val="right" w:pos="9638"/>
        </w:tabs>
        <w:rPr>
          <w:sz w:val="24"/>
          <w:szCs w:val="24"/>
          <w:lang w:eastAsia="ko-KR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C1-260</w:t>
      </w:r>
      <w:r w:rsidR="00263AB4">
        <w:rPr>
          <w:iCs/>
          <w:sz w:val="28"/>
        </w:rPr>
        <w:t>414</w:t>
      </w:r>
    </w:p>
    <w:p w14:paraId="1ABBDA56" w14:textId="0BD3D98A" w:rsidR="00A23ADF" w:rsidRPr="007861B8" w:rsidRDefault="00A23ADF" w:rsidP="00A23AD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 w:rsidRPr="006C2E80">
        <w:tab/>
      </w:r>
    </w:p>
    <w:p w14:paraId="46FA7788" w14:textId="59953AD1" w:rsidR="001E489F" w:rsidRPr="006C2E80" w:rsidRDefault="1E8B8AF7" w:rsidP="0F587A33">
      <w:pPr>
        <w:pStyle w:val="Header"/>
        <w:tabs>
          <w:tab w:val="right" w:pos="9638"/>
        </w:tabs>
        <w:rPr>
          <w:sz w:val="28"/>
          <w:szCs w:val="28"/>
        </w:rPr>
      </w:pPr>
      <w:r w:rsidRPr="0F587A33">
        <w:rPr>
          <w:sz w:val="24"/>
          <w:szCs w:val="24"/>
        </w:rPr>
        <w:t>3GPP TSG-CT WG</w:t>
      </w:r>
      <w:r w:rsidR="00A23ADF" w:rsidRPr="0F587A33">
        <w:rPr>
          <w:sz w:val="24"/>
          <w:szCs w:val="24"/>
        </w:rPr>
        <w:t>4</w:t>
      </w:r>
      <w:r w:rsidRPr="0F587A33">
        <w:rPr>
          <w:sz w:val="24"/>
          <w:szCs w:val="24"/>
        </w:rPr>
        <w:t xml:space="preserve"> Meeting #1</w:t>
      </w:r>
      <w:r w:rsidR="00A23ADF" w:rsidRPr="0F587A33">
        <w:rPr>
          <w:sz w:val="24"/>
          <w:szCs w:val="24"/>
        </w:rPr>
        <w:t>33</w:t>
      </w:r>
      <w:r w:rsidR="002F77C5">
        <w:tab/>
      </w:r>
      <w:r w:rsidRPr="0F587A33">
        <w:rPr>
          <w:sz w:val="28"/>
          <w:szCs w:val="28"/>
        </w:rPr>
        <w:t>C</w:t>
      </w:r>
      <w:r w:rsidR="00A23ADF" w:rsidRPr="0F587A33">
        <w:rPr>
          <w:sz w:val="28"/>
          <w:szCs w:val="28"/>
        </w:rPr>
        <w:t>4</w:t>
      </w:r>
      <w:r w:rsidRPr="0F587A33">
        <w:rPr>
          <w:sz w:val="28"/>
          <w:szCs w:val="28"/>
        </w:rPr>
        <w:t>-260</w:t>
      </w:r>
      <w:r w:rsidR="00063C31">
        <w:rPr>
          <w:sz w:val="28"/>
          <w:szCs w:val="28"/>
        </w:rPr>
        <w:t>3</w:t>
      </w:r>
      <w:r w:rsidR="00B05403">
        <w:rPr>
          <w:sz w:val="28"/>
          <w:szCs w:val="28"/>
        </w:rPr>
        <w:t>73</w:t>
      </w:r>
    </w:p>
    <w:p w14:paraId="11C88A41" w14:textId="05A188E7" w:rsidR="001E489F" w:rsidRPr="007861B8" w:rsidRDefault="009C2222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0CD8A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3AD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380CBEF6" w:rsidR="001E489F" w:rsidRPr="006C2E80" w:rsidRDefault="081F249B" w:rsidP="4179559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1E489F">
        <w:tab/>
      </w:r>
      <w:r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4A7BDDA0"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>CT aspects of NSSAA in EPS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40DCE0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3ADF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285C43D1" w:rsidR="001E489F" w:rsidRPr="001E489F" w:rsidRDefault="081F249B" w:rsidP="001E489F">
      <w:pPr>
        <w:pStyle w:val="Heading8"/>
        <w:ind w:left="2835" w:hanging="2835"/>
        <w:rPr>
          <w:lang w:eastAsia="ja-JP"/>
        </w:rPr>
      </w:pPr>
      <w:r w:rsidRPr="41795596">
        <w:rPr>
          <w:lang w:eastAsia="ja-JP"/>
        </w:rPr>
        <w:t>Title:</w:t>
      </w:r>
      <w:r w:rsidR="001E489F">
        <w:tab/>
      </w:r>
      <w:r w:rsidR="4A7BDDA0" w:rsidRPr="41795596">
        <w:rPr>
          <w:lang w:eastAsia="ja-JP"/>
        </w:rPr>
        <w:t>CT aspects of NSSAA in EPS</w:t>
      </w:r>
    </w:p>
    <w:p w14:paraId="4520DCE2" w14:textId="2D677F0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23ADF">
        <w:rPr>
          <w:lang w:eastAsia="ja-JP"/>
        </w:rPr>
        <w:t>TEI20_NEPS</w:t>
      </w:r>
      <w:r w:rsidR="00722C80">
        <w:rPr>
          <w:lang w:eastAsia="ja-JP"/>
        </w:rPr>
        <w:t>-CT</w:t>
      </w:r>
    </w:p>
    <w:p w14:paraId="15B1DB90" w14:textId="49D3573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23ADF">
        <w:rPr>
          <w:lang w:eastAsia="ja-JP"/>
        </w:rPr>
        <w:t>TBD</w:t>
      </w:r>
    </w:p>
    <w:p w14:paraId="4D9605DA" w14:textId="2DB354B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A23ADF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D5C8050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8BFA73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BB22C5A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B37492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813FFD2" w:rsidR="001E489F" w:rsidRDefault="00A23AD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C8C2D97" w:rsidR="007861B8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B0761D" w:rsidRDefault="001E489F" w:rsidP="007861B8">
      <w:pPr>
        <w:pStyle w:val="Heading2"/>
        <w:rPr>
          <w:b/>
          <w:lang w:val="en-US"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487006" w:rsidR="001E489F" w:rsidRDefault="00A23ADF" w:rsidP="005875D6">
            <w:pPr>
              <w:pStyle w:val="TAL"/>
            </w:pPr>
            <w:r>
              <w:t>TEI20_NEPS</w:t>
            </w:r>
          </w:p>
        </w:tc>
        <w:tc>
          <w:tcPr>
            <w:tcW w:w="1101" w:type="dxa"/>
          </w:tcPr>
          <w:p w14:paraId="334D300A" w14:textId="1E77FFBB" w:rsidR="001E489F" w:rsidRDefault="00A23ADF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7B89CD39" w:rsidR="001E489F" w:rsidRDefault="00A23ADF" w:rsidP="005875D6">
            <w:pPr>
              <w:pStyle w:val="TAL"/>
            </w:pPr>
            <w:r>
              <w:t>1090005</w:t>
            </w:r>
          </w:p>
        </w:tc>
        <w:tc>
          <w:tcPr>
            <w:tcW w:w="6010" w:type="dxa"/>
          </w:tcPr>
          <w:p w14:paraId="225432A0" w14:textId="11FE8FB8" w:rsidR="001E489F" w:rsidRPr="00251D80" w:rsidRDefault="00A23ADF" w:rsidP="005875D6">
            <w:pPr>
              <w:pStyle w:val="TAL"/>
            </w:pPr>
            <w:r w:rsidRPr="00A23ADF">
              <w:t>Support of NSSAA in EPS</w:t>
            </w:r>
          </w:p>
        </w:tc>
      </w:tr>
      <w:tr w:rsidR="007D6F88" w14:paraId="273E6E36" w14:textId="77777777" w:rsidTr="005875D6">
        <w:trPr>
          <w:cantSplit/>
          <w:jc w:val="center"/>
        </w:trPr>
        <w:tc>
          <w:tcPr>
            <w:tcW w:w="1101" w:type="dxa"/>
          </w:tcPr>
          <w:p w14:paraId="48B8862F" w14:textId="206B16F0" w:rsidR="007D6F88" w:rsidRDefault="007D6F88" w:rsidP="005875D6">
            <w:pPr>
              <w:pStyle w:val="TAL"/>
            </w:pPr>
          </w:p>
        </w:tc>
        <w:tc>
          <w:tcPr>
            <w:tcW w:w="1101" w:type="dxa"/>
          </w:tcPr>
          <w:p w14:paraId="6A008E7D" w14:textId="2636D3E1" w:rsidR="007D6F88" w:rsidRDefault="007D6F88" w:rsidP="005875D6">
            <w:pPr>
              <w:pStyle w:val="TAL"/>
            </w:pPr>
          </w:p>
        </w:tc>
        <w:tc>
          <w:tcPr>
            <w:tcW w:w="1101" w:type="dxa"/>
          </w:tcPr>
          <w:p w14:paraId="32675450" w14:textId="391CF02D" w:rsidR="007D6F88" w:rsidRDefault="007D6F88" w:rsidP="005875D6">
            <w:pPr>
              <w:pStyle w:val="TAL"/>
            </w:pPr>
          </w:p>
        </w:tc>
        <w:tc>
          <w:tcPr>
            <w:tcW w:w="6010" w:type="dxa"/>
          </w:tcPr>
          <w:p w14:paraId="411A410D" w14:textId="6F8414C0" w:rsidR="007D6F88" w:rsidRPr="00B0761D" w:rsidRDefault="007D6F88" w:rsidP="005875D6">
            <w:pPr>
              <w:pStyle w:val="TAL"/>
              <w:rPr>
                <w:lang w:eastAsia="ko-KR"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213893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2795350F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C8966F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40773F9A" w:rsidR="001E489F" w:rsidRDefault="00A23ADF" w:rsidP="001E489F">
      <w:r>
        <w:t xml:space="preserve">Need to enable NSSAA in EPS is </w:t>
      </w:r>
      <w:r w:rsidR="0044709A">
        <w:t>stat</w:t>
      </w:r>
      <w:r>
        <w:t>ed i</w:t>
      </w:r>
      <w:r w:rsidR="007D6F88">
        <w:t>n</w:t>
      </w:r>
      <w:r>
        <w:t xml:space="preserve"> the WID of the</w:t>
      </w:r>
      <w:r w:rsidR="00B0761D">
        <w:t xml:space="preserve"> </w:t>
      </w:r>
      <w:r>
        <w:t xml:space="preserve">parent work item. </w:t>
      </w:r>
      <w:r w:rsidR="0019044C">
        <w:t xml:space="preserve">The completion rate of the parent work item </w:t>
      </w:r>
      <w:r w:rsidR="005D7C4A">
        <w:t xml:space="preserve">(SP-251210) </w:t>
      </w:r>
      <w:r w:rsidR="0019044C">
        <w:t xml:space="preserve">was reported to be 100% in </w:t>
      </w:r>
      <w:r w:rsidR="00722C80">
        <w:t>TSG-SA #11</w:t>
      </w:r>
      <w:r w:rsidR="00357179">
        <w:t>0</w:t>
      </w:r>
      <w:r w:rsidR="0019044C">
        <w:t>.</w:t>
      </w:r>
    </w:p>
    <w:p w14:paraId="5B655AFD" w14:textId="77777777" w:rsidR="00A23ADF" w:rsidRPr="006C2E80" w:rsidRDefault="00A23AD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B835C3D" w14:textId="05AB4191" w:rsidR="00722C80" w:rsidRDefault="003C0B44" w:rsidP="00722C80">
      <w:r w:rsidRPr="003C0B44">
        <w:t xml:space="preserve">This work item proposes to </w:t>
      </w:r>
      <w:r>
        <w:t>define</w:t>
      </w:r>
      <w:r w:rsidR="0044709A">
        <w:t xml:space="preserve"> Stage 3 normative requirements to</w:t>
      </w:r>
      <w:r>
        <w:t xml:space="preserve"> </w:t>
      </w:r>
      <w:r w:rsidRPr="003C0B44">
        <w:t>enhance 3GPP system</w:t>
      </w:r>
      <w:r w:rsidR="00486174">
        <w:t>s</w:t>
      </w:r>
      <w:r w:rsidRPr="003C0B44">
        <w:t xml:space="preserve"> to support NSSAA while </w:t>
      </w:r>
      <w:r w:rsidR="00486174">
        <w:t>a</w:t>
      </w:r>
      <w:r w:rsidRPr="003C0B44">
        <w:t xml:space="preserve"> UE is served by the EPS.</w:t>
      </w:r>
      <w:r w:rsidR="00722C80">
        <w:t xml:space="preserve"> </w:t>
      </w:r>
      <w:r w:rsidR="006D7F40">
        <w:t xml:space="preserve">Expected work to be done by each </w:t>
      </w:r>
      <w:r w:rsidR="00284E53">
        <w:t xml:space="preserve">CT </w:t>
      </w:r>
      <w:r w:rsidR="006D7F40">
        <w:t xml:space="preserve">WG </w:t>
      </w:r>
      <w:r w:rsidR="00284E53">
        <w:t>is as follows.</w:t>
      </w:r>
    </w:p>
    <w:p w14:paraId="15381C81" w14:textId="66FF16AA" w:rsidR="003C0B44" w:rsidRDefault="006D7F40" w:rsidP="006D7F40">
      <w:pPr>
        <w:spacing w:after="0"/>
      </w:pPr>
      <w:r>
        <w:t>CT1:</w:t>
      </w:r>
    </w:p>
    <w:p w14:paraId="05415083" w14:textId="1E87FC74" w:rsidR="00241113" w:rsidRDefault="00241113" w:rsidP="00D54545">
      <w:pPr>
        <w:spacing w:after="0"/>
      </w:pPr>
      <w:r>
        <w:tab/>
        <w:t>1. Update in ESM and (e)PCO to support NSSAA in EPS</w:t>
      </w:r>
    </w:p>
    <w:p w14:paraId="2DBFC7B5" w14:textId="0D6A0ADD" w:rsidR="006D7F40" w:rsidRDefault="00241113" w:rsidP="001E489F">
      <w:r>
        <w:tab/>
        <w:t>2. Update in 5GMM to enable UE’s capability indication for NSSAA in EPS</w:t>
      </w:r>
      <w:r w:rsidR="00AE2300">
        <w:t xml:space="preserve"> and </w:t>
      </w:r>
    </w:p>
    <w:p w14:paraId="4691FD03" w14:textId="389E8DCE" w:rsidR="006D7F40" w:rsidRDefault="006D7F40" w:rsidP="006D7F40">
      <w:pPr>
        <w:spacing w:after="0"/>
      </w:pPr>
      <w:r>
        <w:t>CT4:</w:t>
      </w:r>
    </w:p>
    <w:p w14:paraId="562ED1C3" w14:textId="68F41CED" w:rsidR="00241113" w:rsidRDefault="00241113" w:rsidP="00D54545">
      <w:pPr>
        <w:spacing w:after="0"/>
      </w:pPr>
      <w:r>
        <w:tab/>
        <w:t>1. Add SMF+PGW-C as consumer of NSSAAF</w:t>
      </w:r>
    </w:p>
    <w:p w14:paraId="69D6BEC8" w14:textId="7F89D2CE" w:rsidR="006D7F40" w:rsidRDefault="00241113" w:rsidP="001E489F">
      <w:r>
        <w:tab/>
        <w:t>2. Add NSSAA capability to SMF-Info</w:t>
      </w:r>
    </w:p>
    <w:p w14:paraId="05456B35" w14:textId="77777777" w:rsidR="006D7F40" w:rsidRPr="006C2E80" w:rsidRDefault="006D7F40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A618351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59F75E51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F587A3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10D281F0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3A08853" w:rsidR="001E489F" w:rsidRPr="006C2E80" w:rsidRDefault="00B0761D" w:rsidP="005875D6">
            <w:pPr>
              <w:pStyle w:val="TAL"/>
            </w:pPr>
            <w: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1791E4" w:rsidR="001E489F" w:rsidRPr="006C2E80" w:rsidRDefault="13FE60DD" w:rsidP="005875D6">
            <w:pPr>
              <w:pStyle w:val="TAL"/>
            </w:pPr>
            <w:r>
              <w:t>Update in ESM to support NSSAA</w:t>
            </w:r>
            <w:r w:rsidR="6B1671ED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4806E0A" w:rsidR="001E489F" w:rsidRPr="006C2E80" w:rsidRDefault="00B05403" w:rsidP="005875D6">
            <w:pPr>
              <w:pStyle w:val="TAL"/>
            </w:pPr>
            <w:r>
              <w:rPr>
                <w:iCs/>
              </w:rPr>
              <w:t>TSG</w:t>
            </w:r>
            <w:r w:rsidR="00BA3138">
              <w:t>#115</w:t>
            </w:r>
            <w:r w:rsidR="00BA3138"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B77BD28" w:rsidR="001E489F" w:rsidRPr="006C2E80" w:rsidRDefault="00B0761D" w:rsidP="005875D6">
            <w:pPr>
              <w:pStyle w:val="TAL"/>
            </w:pPr>
            <w:r>
              <w:t>CT1</w:t>
            </w:r>
          </w:p>
        </w:tc>
      </w:tr>
      <w:tr w:rsidR="00B0761D" w:rsidRPr="006C2E80" w14:paraId="7B991ACA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549" w14:textId="1E952DC1" w:rsidR="00B0761D" w:rsidRPr="006C2E80" w:rsidRDefault="00B0761D" w:rsidP="005875D6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133" w14:textId="042D9581" w:rsidR="00B0761D" w:rsidRPr="006C2E80" w:rsidRDefault="13FE60DD" w:rsidP="005875D6">
            <w:pPr>
              <w:pStyle w:val="TAL"/>
            </w:pPr>
            <w:r>
              <w:t>Update in (e)PCO to support NSSAA</w:t>
            </w:r>
            <w:r w:rsidR="1440AEDB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8C8" w14:textId="60777B1F" w:rsidR="00B0761D" w:rsidRPr="006C2E80" w:rsidRDefault="00B05403" w:rsidP="005875D6">
            <w:pPr>
              <w:pStyle w:val="TAL"/>
            </w:pPr>
            <w:r>
              <w:t>TSG</w:t>
            </w:r>
            <w:r w:rsidR="00BA3138">
              <w:t>#115</w:t>
            </w:r>
            <w:r w:rsidR="00BA3138"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6E6" w14:textId="5E8951F9" w:rsidR="00B0761D" w:rsidRDefault="00B0761D" w:rsidP="005875D6">
            <w:pPr>
              <w:pStyle w:val="TAL"/>
            </w:pPr>
            <w:r>
              <w:t>CT1</w:t>
            </w:r>
          </w:p>
        </w:tc>
      </w:tr>
      <w:tr w:rsidR="00B0761D" w:rsidRPr="006C2E80" w14:paraId="1AC0C526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92F" w14:textId="3FA9982F" w:rsidR="00B0761D" w:rsidRPr="006C2E80" w:rsidRDefault="00BA3138" w:rsidP="005875D6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CAF" w14:textId="5150AB91" w:rsidR="00B0761D" w:rsidRPr="006C2E80" w:rsidRDefault="13FE60DD" w:rsidP="005875D6">
            <w:pPr>
              <w:pStyle w:val="TAL"/>
            </w:pPr>
            <w:r>
              <w:t xml:space="preserve">Capability indication on the support for NSSAA </w:t>
            </w:r>
            <w:r w:rsidR="4C5EAA6B">
              <w:t>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BBF" w14:textId="3634647E" w:rsidR="00B0761D" w:rsidRPr="006C2E80" w:rsidRDefault="00B05403" w:rsidP="005875D6">
            <w:pPr>
              <w:pStyle w:val="TAL"/>
            </w:pPr>
            <w:r>
              <w:t>TSG</w:t>
            </w:r>
            <w:r w:rsidR="00BA3138">
              <w:t>#115</w:t>
            </w:r>
            <w:r w:rsidR="00BA3138"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A4BE" w14:textId="08ABF232" w:rsidR="00B0761D" w:rsidRDefault="00BA3138" w:rsidP="005875D6">
            <w:pPr>
              <w:pStyle w:val="TAL"/>
            </w:pPr>
            <w:r>
              <w:t>CT1</w:t>
            </w:r>
          </w:p>
        </w:tc>
      </w:tr>
      <w:tr w:rsidR="00B0761D" w:rsidRPr="006C2E80" w14:paraId="3D9DE629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A976" w14:textId="2C12F5BD" w:rsidR="00B0761D" w:rsidRPr="006C2E80" w:rsidRDefault="01182B15" w:rsidP="005875D6">
            <w:pPr>
              <w:pStyle w:val="TAL"/>
            </w:pPr>
            <w:r>
              <w:t>29.526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891" w14:textId="4820EDE8" w:rsidR="00B0761D" w:rsidRPr="006C2E80" w:rsidRDefault="51474BC1" w:rsidP="005875D6">
            <w:pPr>
              <w:pStyle w:val="TAL"/>
            </w:pPr>
            <w:r>
              <w:t>Add SMF+PGW-C as consumer of NSSA</w:t>
            </w:r>
            <w:r w:rsidR="76C54B49">
              <w:t>A</w:t>
            </w:r>
            <w: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4086" w14:textId="0DC7DB1C" w:rsidR="00B0761D" w:rsidRPr="006C2E80" w:rsidRDefault="00B05403" w:rsidP="005875D6">
            <w:pPr>
              <w:pStyle w:val="TAL"/>
            </w:pPr>
            <w:r>
              <w:t>TSG</w:t>
            </w:r>
            <w:r w:rsidR="53E8513B">
              <w:t>#115</w:t>
            </w:r>
            <w:r w:rsidR="00B0761D">
              <w:br/>
            </w:r>
            <w:r w:rsidR="53E8513B"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A51" w14:textId="4DA0796A" w:rsidR="00B0761D" w:rsidRDefault="01182B15" w:rsidP="005875D6">
            <w:pPr>
              <w:pStyle w:val="TAL"/>
            </w:pPr>
            <w:r>
              <w:t>CT4</w:t>
            </w:r>
          </w:p>
        </w:tc>
      </w:tr>
      <w:tr w:rsidR="00B0761D" w:rsidRPr="006C2E80" w14:paraId="0DC2F4C6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0C3E" w14:textId="7CCAAC29" w:rsidR="00B0761D" w:rsidRPr="006C2E80" w:rsidRDefault="6165AF65" w:rsidP="005875D6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744C" w14:textId="4FF0AE22" w:rsidR="00B0761D" w:rsidRPr="006C2E80" w:rsidRDefault="6165AF65" w:rsidP="005875D6">
            <w:pPr>
              <w:pStyle w:val="TAL"/>
            </w:pPr>
            <w:r>
              <w:t>Add NSSAA capability to SMF-Info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648" w14:textId="19274B4D" w:rsidR="00B0761D" w:rsidRPr="006C2E80" w:rsidRDefault="00B05403" w:rsidP="005875D6">
            <w:pPr>
              <w:pStyle w:val="TAL"/>
            </w:pPr>
            <w:r>
              <w:t>TSG</w:t>
            </w:r>
            <w:r w:rsidR="6165AF65">
              <w:t>#115</w:t>
            </w:r>
            <w:r w:rsidR="00B0761D">
              <w:br/>
            </w:r>
            <w:r w:rsidR="6165AF65"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667F" w14:textId="262CF63D" w:rsidR="00B0761D" w:rsidRDefault="56FBFC77" w:rsidP="005875D6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31C4DA1" w:rsidR="001E489F" w:rsidRDefault="003C0B44" w:rsidP="001E489F">
      <w:r>
        <w:t xml:space="preserve">Won, Sung Hwan, Nokia, </w:t>
      </w:r>
      <w:hyperlink r:id="rId17" w:history="1">
        <w:r w:rsidRPr="00FD6913">
          <w:rPr>
            <w:rStyle w:val="Hyperlink"/>
          </w:rPr>
          <w:t>sung.won@nokia.com</w:t>
        </w:r>
      </w:hyperlink>
    </w:p>
    <w:p w14:paraId="04F08B27" w14:textId="77777777" w:rsidR="003C0B44" w:rsidRPr="006C2E80" w:rsidRDefault="003C0B44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B3E3919" w:rsidR="001E489F" w:rsidRDefault="003C0B44" w:rsidP="001E489F">
      <w:r>
        <w:t>CT1</w:t>
      </w:r>
    </w:p>
    <w:p w14:paraId="4DA9A61F" w14:textId="77777777" w:rsidR="003C0B44" w:rsidRPr="00557B2E" w:rsidRDefault="003C0B44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EB352BB" w:rsidR="001E489F" w:rsidRDefault="00503ACF" w:rsidP="001E489F">
      <w:r>
        <w:t>SA3 for security aspects</w:t>
      </w:r>
    </w:p>
    <w:p w14:paraId="6F51AED6" w14:textId="77777777" w:rsidR="0044709A" w:rsidRPr="00557B2E" w:rsidRDefault="0044709A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FA22C51" w:rsidR="001E489F" w:rsidRDefault="003C0B44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DF094FC" w:rsidR="001E489F" w:rsidRDefault="00722C80" w:rsidP="005875D6">
            <w:pPr>
              <w:pStyle w:val="TAL"/>
            </w:pPr>
            <w:r>
              <w:t>LG Electronics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0C96B9D" w:rsidR="001E489F" w:rsidRDefault="00722C80" w:rsidP="005875D6">
            <w:pPr>
              <w:pStyle w:val="TAL"/>
            </w:pPr>
            <w:r>
              <w:t>Qualcomm Incorporated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C0510C2" w:rsidR="001E489F" w:rsidRDefault="00722C80" w:rsidP="005875D6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57D7F67" w:rsidR="001E489F" w:rsidRDefault="00722C80" w:rsidP="005875D6">
            <w:pPr>
              <w:pStyle w:val="TAL"/>
            </w:pPr>
            <w:r>
              <w:t>T-Mobile USA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03D3B" w14:textId="77777777" w:rsidR="006A009F" w:rsidRDefault="006A009F">
      <w:r>
        <w:separator/>
      </w:r>
    </w:p>
  </w:endnote>
  <w:endnote w:type="continuationSeparator" w:id="0">
    <w:p w14:paraId="38E6C8A9" w14:textId="77777777" w:rsidR="006A009F" w:rsidRDefault="006A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3E1CB" w14:textId="77777777" w:rsidR="006A009F" w:rsidRDefault="006A009F">
      <w:r>
        <w:separator/>
      </w:r>
    </w:p>
  </w:footnote>
  <w:footnote w:type="continuationSeparator" w:id="0">
    <w:p w14:paraId="1C8E55E5" w14:textId="77777777" w:rsidR="006A009F" w:rsidRDefault="006A0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96911"/>
    <w:multiLevelType w:val="hybridMultilevel"/>
    <w:tmpl w:val="B2F85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8235443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C31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D75FE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4E4D"/>
    <w:rsid w:val="0019044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A02"/>
    <w:rsid w:val="002336A6"/>
    <w:rsid w:val="002336BF"/>
    <w:rsid w:val="00235F9B"/>
    <w:rsid w:val="00236BBA"/>
    <w:rsid w:val="00236D1F"/>
    <w:rsid w:val="002407FF"/>
    <w:rsid w:val="00241113"/>
    <w:rsid w:val="00241A03"/>
    <w:rsid w:val="00243051"/>
    <w:rsid w:val="00250F58"/>
    <w:rsid w:val="002535C6"/>
    <w:rsid w:val="00253892"/>
    <w:rsid w:val="002541D3"/>
    <w:rsid w:val="00256429"/>
    <w:rsid w:val="0026253E"/>
    <w:rsid w:val="00263AB4"/>
    <w:rsid w:val="00272D61"/>
    <w:rsid w:val="00284E5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1CB2"/>
    <w:rsid w:val="00354553"/>
    <w:rsid w:val="00355492"/>
    <w:rsid w:val="00357179"/>
    <w:rsid w:val="003715B7"/>
    <w:rsid w:val="00376C60"/>
    <w:rsid w:val="00392C87"/>
    <w:rsid w:val="003A5FFA"/>
    <w:rsid w:val="003A67E1"/>
    <w:rsid w:val="003A7108"/>
    <w:rsid w:val="003B2166"/>
    <w:rsid w:val="003C0B4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709A"/>
    <w:rsid w:val="00451122"/>
    <w:rsid w:val="004518DB"/>
    <w:rsid w:val="004562FC"/>
    <w:rsid w:val="004578BD"/>
    <w:rsid w:val="00477EBC"/>
    <w:rsid w:val="00482246"/>
    <w:rsid w:val="00484421"/>
    <w:rsid w:val="00486174"/>
    <w:rsid w:val="00491391"/>
    <w:rsid w:val="004A01BD"/>
    <w:rsid w:val="004A0A73"/>
    <w:rsid w:val="004A180A"/>
    <w:rsid w:val="004A661C"/>
    <w:rsid w:val="004B5361"/>
    <w:rsid w:val="004C4C9B"/>
    <w:rsid w:val="004D2FA0"/>
    <w:rsid w:val="004E1010"/>
    <w:rsid w:val="004F4172"/>
    <w:rsid w:val="0050202A"/>
    <w:rsid w:val="00503ACF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94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C4A"/>
    <w:rsid w:val="005E07C3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09F"/>
    <w:rsid w:val="006A0E66"/>
    <w:rsid w:val="006A32D1"/>
    <w:rsid w:val="006A3CF5"/>
    <w:rsid w:val="006B4BC6"/>
    <w:rsid w:val="006D03E2"/>
    <w:rsid w:val="006D0A8E"/>
    <w:rsid w:val="006D3D54"/>
    <w:rsid w:val="006D7F40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D4F"/>
    <w:rsid w:val="00722C8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D6F88"/>
    <w:rsid w:val="007E1BA0"/>
    <w:rsid w:val="007F2297"/>
    <w:rsid w:val="007F55EC"/>
    <w:rsid w:val="007F6574"/>
    <w:rsid w:val="007F7100"/>
    <w:rsid w:val="00813C4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1C06"/>
    <w:rsid w:val="009736D5"/>
    <w:rsid w:val="009754E4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3ADF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2300"/>
    <w:rsid w:val="00AF4118"/>
    <w:rsid w:val="00B00077"/>
    <w:rsid w:val="00B03107"/>
    <w:rsid w:val="00B05403"/>
    <w:rsid w:val="00B0761D"/>
    <w:rsid w:val="00B10820"/>
    <w:rsid w:val="00B16E03"/>
    <w:rsid w:val="00B1749C"/>
    <w:rsid w:val="00B26131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3138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454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18C"/>
    <w:rsid w:val="00DC4726"/>
    <w:rsid w:val="00DD0AAB"/>
    <w:rsid w:val="00DD3C66"/>
    <w:rsid w:val="00DD40D2"/>
    <w:rsid w:val="00DE3836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2E2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84E"/>
    <w:rsid w:val="00F763A4"/>
    <w:rsid w:val="00F80D67"/>
    <w:rsid w:val="00F81CF2"/>
    <w:rsid w:val="00F820AD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5F20"/>
    <w:rsid w:val="0105D145"/>
    <w:rsid w:val="01182B15"/>
    <w:rsid w:val="081F249B"/>
    <w:rsid w:val="0F587A33"/>
    <w:rsid w:val="10661DE8"/>
    <w:rsid w:val="13FE60DD"/>
    <w:rsid w:val="1440AEDB"/>
    <w:rsid w:val="1E8B8AF7"/>
    <w:rsid w:val="26BD34FE"/>
    <w:rsid w:val="369EC33D"/>
    <w:rsid w:val="3DB470CB"/>
    <w:rsid w:val="41795596"/>
    <w:rsid w:val="4A7BDDA0"/>
    <w:rsid w:val="4C5EAA6B"/>
    <w:rsid w:val="51474BC1"/>
    <w:rsid w:val="53E8513B"/>
    <w:rsid w:val="56FBFC77"/>
    <w:rsid w:val="6165AF65"/>
    <w:rsid w:val="6B1671ED"/>
    <w:rsid w:val="722E0771"/>
    <w:rsid w:val="76C5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3C0B4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0B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mailto:sung.won@noki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RBI5PAMIO524-1616901215-68788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https://nokia.sharepoint.com/sites/gxp/_layouts/15/DocIdRedir.aspx?ID=RBI5PAMIO524-1616901215-68788</Url>
      <Description>RBI5PAMIO524-1616901215-68788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0CC471-7299-45B4-816C-0A55DDB237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D876B8-1A0C-44F4-9F6D-A9ADA50F9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E28B77-683D-400F-B60A-1C36CAE1CD5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B7A9F8D9-4D44-470E-B3BD-903C6C0367F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A31B00-FB1C-484E-9550-439BC22F80A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93B707-2FEF-4FA7-8FE3-C41C417BDF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476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Ulrich Wiehe rev2</cp:lastModifiedBy>
  <cp:revision>3</cp:revision>
  <cp:lastPrinted>2001-04-23T09:30:00Z</cp:lastPrinted>
  <dcterms:created xsi:type="dcterms:W3CDTF">2026-02-12T08:46:00Z</dcterms:created>
  <dcterms:modified xsi:type="dcterms:W3CDTF">2026-02-12T08:49:00Z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ec23e5d0-ae22-42de-a0e8-03caab695648</vt:lpwstr>
  </property>
</Properties>
</file>